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44F1E065" w:rsidR="008F6547" w:rsidRPr="008F6547" w:rsidRDefault="008F6547" w:rsidP="008F6547">
            <w:r w:rsidRPr="008F6547">
              <w:t>Datum der Versendung</w:t>
            </w:r>
            <w:r w:rsidR="00F65809">
              <w:t xml:space="preserve"> </w:t>
            </w:r>
            <w:r w:rsidR="006619B0">
              <w:t>25</w:t>
            </w:r>
            <w:r w:rsidR="00F65809">
              <w:t>.0</w:t>
            </w:r>
            <w:r w:rsidR="006619B0">
              <w:t>6</w:t>
            </w:r>
            <w:r w:rsidR="00F65809">
              <w:t>.2026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08FE46DC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B63C86">
              <w:t>31</w:t>
            </w:r>
            <w:r w:rsidR="006D73FF" w:rsidRPr="00F65809">
              <w:t>.</w:t>
            </w:r>
            <w:r w:rsidR="00B63C86">
              <w:t>07</w:t>
            </w:r>
            <w:r w:rsidR="006D73FF" w:rsidRPr="00F65809">
              <w:t>.</w:t>
            </w:r>
            <w:r w:rsidR="00F65809" w:rsidRPr="00F65809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798E104F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</w:t>
            </w:r>
            <w:r w:rsidR="006D73FF" w:rsidRPr="00F65809">
              <w:t>.</w:t>
            </w:r>
            <w:r w:rsidR="00F65809" w:rsidRPr="00F65809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7DEEE9F4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783143">
              <w:t>31</w:t>
            </w:r>
            <w:r w:rsidR="00F65809" w:rsidRPr="00F65809">
              <w:t>.</w:t>
            </w:r>
            <w:r w:rsidR="00783143">
              <w:t>07</w:t>
            </w:r>
            <w:r w:rsidR="00F65809" w:rsidRPr="00F65809">
              <w:t>.2026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61D9FDEE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F65809" w:rsidRPr="00F65809">
              <w:t>10.00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79F70F02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F65809">
              <w:t xml:space="preserve"> </w:t>
            </w:r>
            <w:r w:rsidR="00783143">
              <w:t>27</w:t>
            </w:r>
            <w:r w:rsidR="00F65809">
              <w:t>.</w:t>
            </w:r>
            <w:r w:rsidR="00783143">
              <w:t>09</w:t>
            </w:r>
            <w:r w:rsidR="00F65809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BD3DE2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7777777" w:rsidR="008F6547" w:rsidRPr="006A5D4D" w:rsidRDefault="0020187A" w:rsidP="008F65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 </w:t>
            </w: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5BBEF2D7" w:rsidR="00875401" w:rsidRPr="008F6547" w:rsidRDefault="006619B0" w:rsidP="00AD3828">
            <w:r w:rsidRPr="006619B0">
              <w:t>Kanal- und Straßenbau Fasanenstraße</w:t>
            </w:r>
            <w:r>
              <w:t xml:space="preserve"> </w:t>
            </w:r>
            <w:r w:rsidR="00FC4595">
              <w:t xml:space="preserve">in Duisburg - </w:t>
            </w:r>
            <w:r w:rsidR="00FC4595" w:rsidRPr="00FC4595">
              <w:t>Wanheimerort</w:t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780749F7" w:rsidR="00B9692F" w:rsidRPr="008F6547" w:rsidRDefault="00587E6E" w:rsidP="008F6547">
            <w:r>
              <w:t>Kanal</w:t>
            </w:r>
            <w:r w:rsidR="006D73FF">
              <w:t>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r w:rsidRPr="00B721AD">
              <w:t>Losweise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59269" w14:textId="77777777" w:rsidR="00F3270D" w:rsidRDefault="00F3270D">
      <w:r>
        <w:separator/>
      </w:r>
    </w:p>
    <w:p w14:paraId="1E9EB1F8" w14:textId="77777777" w:rsidR="00F3270D" w:rsidRDefault="00F3270D"/>
    <w:p w14:paraId="491E392E" w14:textId="77777777" w:rsidR="00F3270D" w:rsidRDefault="00F3270D"/>
  </w:endnote>
  <w:endnote w:type="continuationSeparator" w:id="0">
    <w:p w14:paraId="20826C30" w14:textId="77777777" w:rsidR="00F3270D" w:rsidRDefault="00F3270D">
      <w:r>
        <w:continuationSeparator/>
      </w:r>
    </w:p>
    <w:p w14:paraId="467D37FE" w14:textId="77777777" w:rsidR="00F3270D" w:rsidRDefault="00F3270D"/>
    <w:p w14:paraId="4CD9DAD9" w14:textId="77777777" w:rsidR="00F3270D" w:rsidRDefault="00F327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5326" w14:textId="77777777" w:rsidR="00F3270D" w:rsidRDefault="00F3270D">
      <w:r>
        <w:separator/>
      </w:r>
    </w:p>
    <w:p w14:paraId="53E2CD78" w14:textId="77777777" w:rsidR="00F3270D" w:rsidRDefault="00F3270D"/>
    <w:p w14:paraId="3EF14751" w14:textId="77777777" w:rsidR="00F3270D" w:rsidRDefault="00F3270D"/>
  </w:footnote>
  <w:footnote w:type="continuationSeparator" w:id="0">
    <w:p w14:paraId="2BE2C96A" w14:textId="77777777" w:rsidR="00F3270D" w:rsidRDefault="00F3270D">
      <w:r>
        <w:continuationSeparator/>
      </w:r>
    </w:p>
    <w:p w14:paraId="3655B882" w14:textId="77777777" w:rsidR="00F3270D" w:rsidRDefault="00F3270D"/>
    <w:p w14:paraId="11941444" w14:textId="77777777" w:rsidR="00F3270D" w:rsidRDefault="00F327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25BD"/>
    <w:rsid w:val="0009487C"/>
    <w:rsid w:val="00096FC8"/>
    <w:rsid w:val="000A42AA"/>
    <w:rsid w:val="000B2BDE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31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61186"/>
    <w:rsid w:val="0017066D"/>
    <w:rsid w:val="001711DE"/>
    <w:rsid w:val="00176176"/>
    <w:rsid w:val="00177048"/>
    <w:rsid w:val="00191BDE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6575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0757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06959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FE6"/>
    <w:rsid w:val="00630903"/>
    <w:rsid w:val="00630DC2"/>
    <w:rsid w:val="00634C71"/>
    <w:rsid w:val="00635412"/>
    <w:rsid w:val="00640260"/>
    <w:rsid w:val="00641688"/>
    <w:rsid w:val="00642B17"/>
    <w:rsid w:val="00643351"/>
    <w:rsid w:val="00643BDB"/>
    <w:rsid w:val="006454C7"/>
    <w:rsid w:val="0066119D"/>
    <w:rsid w:val="006619B0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143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81DEE"/>
    <w:rsid w:val="0099679F"/>
    <w:rsid w:val="00997D33"/>
    <w:rsid w:val="009A214D"/>
    <w:rsid w:val="009A3215"/>
    <w:rsid w:val="009A3D4E"/>
    <w:rsid w:val="009A40F9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3C86"/>
    <w:rsid w:val="00B66ED5"/>
    <w:rsid w:val="00B7043B"/>
    <w:rsid w:val="00B721AD"/>
    <w:rsid w:val="00B75D74"/>
    <w:rsid w:val="00B8018F"/>
    <w:rsid w:val="00B81736"/>
    <w:rsid w:val="00B825EA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76F1F"/>
    <w:rsid w:val="00C81EA7"/>
    <w:rsid w:val="00C836BF"/>
    <w:rsid w:val="00C90A31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37CA"/>
    <w:rsid w:val="00D64703"/>
    <w:rsid w:val="00D67D95"/>
    <w:rsid w:val="00D71FCB"/>
    <w:rsid w:val="00D76D75"/>
    <w:rsid w:val="00D7753F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70D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5809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595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1104</Words>
  <Characters>6957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Schwend, Timm</cp:lastModifiedBy>
  <cp:revision>101</cp:revision>
  <cp:lastPrinted>2019-02-14T08:07:00Z</cp:lastPrinted>
  <dcterms:created xsi:type="dcterms:W3CDTF">2019-02-14T08:33:00Z</dcterms:created>
  <dcterms:modified xsi:type="dcterms:W3CDTF">2026-07-06T06:08:00Z</dcterms:modified>
</cp:coreProperties>
</file>